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BEF" w:rsidRPr="001F6A93" w:rsidRDefault="00581BE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581BEF" w:rsidRPr="00D12D05" w:rsidRDefault="00581BEF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9</w:t>
      </w:r>
    </w:p>
    <w:p w:rsidR="00581BEF" w:rsidRPr="00D12D05" w:rsidRDefault="00581BEF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581BEF" w:rsidRPr="00D12D05" w:rsidRDefault="00581BEF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28.10.2019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81BEF" w:rsidRDefault="00581BE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81BEF" w:rsidRPr="005A7E93" w:rsidRDefault="00581BE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A7E93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>10</w:t>
      </w:r>
    </w:p>
    <w:p w:rsidR="00581BEF" w:rsidRPr="005A7E93" w:rsidRDefault="00581BE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581BEF" w:rsidRPr="005A7E93" w:rsidRDefault="00581BE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14</w:t>
      </w:r>
      <w:r w:rsidRPr="005A7E93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210</w:t>
      </w:r>
    </w:p>
    <w:p w:rsidR="00581BEF" w:rsidRPr="005A7E93" w:rsidRDefault="00581BE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1BEF" w:rsidRPr="005A7E93" w:rsidRDefault="00581BE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2020 и 2021 годов</w:t>
      </w:r>
    </w:p>
    <w:p w:rsidR="00581BEF" w:rsidRPr="001F6A93" w:rsidRDefault="00581BE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581BEF" w:rsidRDefault="00581BE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63"/>
        <w:gridCol w:w="454"/>
        <w:gridCol w:w="461"/>
        <w:gridCol w:w="1353"/>
        <w:gridCol w:w="1276"/>
      </w:tblGrid>
      <w:tr w:rsidR="00581BEF" w:rsidRPr="00040B53" w:rsidTr="00040B53">
        <w:trPr>
          <w:cantSplit/>
          <w:trHeight w:val="20"/>
          <w:tblHeader/>
        </w:trPr>
        <w:tc>
          <w:tcPr>
            <w:tcW w:w="6663" w:type="dxa"/>
            <w:vMerge w:val="restart"/>
            <w:vAlign w:val="center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54" w:type="dxa"/>
            <w:vMerge w:val="restart"/>
            <w:vAlign w:val="center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vAlign w:val="center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2629" w:type="dxa"/>
            <w:gridSpan w:val="2"/>
            <w:vAlign w:val="center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581BEF" w:rsidRPr="00040B53" w:rsidTr="00040B53">
        <w:trPr>
          <w:cantSplit/>
          <w:trHeight w:val="20"/>
          <w:tblHeader/>
        </w:trPr>
        <w:tc>
          <w:tcPr>
            <w:tcW w:w="6663" w:type="dxa"/>
            <w:vMerge/>
            <w:vAlign w:val="center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vMerge/>
            <w:vAlign w:val="center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vAlign w:val="center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</w:tr>
      <w:tr w:rsidR="00581BEF" w:rsidRPr="00040B53" w:rsidTr="00040B53">
        <w:trPr>
          <w:cantSplit/>
          <w:trHeight w:val="20"/>
          <w:tblHeader/>
        </w:trPr>
        <w:tc>
          <w:tcPr>
            <w:tcW w:w="6663" w:type="dxa"/>
            <w:vAlign w:val="center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4" w:type="dxa"/>
            <w:vAlign w:val="center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vAlign w:val="center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3" w:type="dxa"/>
            <w:vAlign w:val="center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412 456,0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446 379,1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4 859,0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26 087,8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bookmarkStart w:id="0" w:name="_GoBack"/>
            <w:bookmarkEnd w:id="0"/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77 637,8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34 785,3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269 029,9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302 503,0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5 343,9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5 343,9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35 771,6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35 669,3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6 078,4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28 024,0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1 566,9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1 566,9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258 834,7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226 538,3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3 004,6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3 169,6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35 300,8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50 873,2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52 817,9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9 511,4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74 865,4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667 262,7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680 686,4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74 073,9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443 918,6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480 715,6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67 014,7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54 500,4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58 882,2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1 226,4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1 816,4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987,0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829,4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829,4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1 728 208,5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1 712 678,3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611 211,7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606 911,7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836 239,7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130 978,6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129 545,2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116 057,3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23 924,4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159 354,6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155 891,6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153 676,1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150 209,0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5 682,6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86 638,3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88 844,8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6 045,0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5 349,0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4 460,8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63 244,6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15 094,4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101 171,3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71 959,6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24 097,4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5 114,3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27 157,6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18 300,3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8 857,3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581BEF" w:rsidRPr="00040B53" w:rsidTr="00040B53">
        <w:trPr>
          <w:cantSplit/>
          <w:trHeight w:val="20"/>
        </w:trPr>
        <w:tc>
          <w:tcPr>
            <w:tcW w:w="6663" w:type="dxa"/>
            <w:noWrap/>
          </w:tcPr>
          <w:p w:rsidR="00581BEF" w:rsidRPr="00040B53" w:rsidRDefault="00581BEF" w:rsidP="00040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54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noWrap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3 493 817,6</w:t>
            </w:r>
          </w:p>
        </w:tc>
        <w:tc>
          <w:tcPr>
            <w:tcW w:w="1276" w:type="dxa"/>
            <w:vAlign w:val="bottom"/>
          </w:tcPr>
          <w:p w:rsidR="00581BEF" w:rsidRPr="00040B53" w:rsidRDefault="00581BEF" w:rsidP="00040B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0B53">
              <w:rPr>
                <w:rFonts w:ascii="Times New Roman" w:hAnsi="Times New Roman"/>
                <w:sz w:val="20"/>
                <w:szCs w:val="20"/>
              </w:rPr>
              <w:t>3 485 400,1</w:t>
            </w:r>
          </w:p>
        </w:tc>
      </w:tr>
    </w:tbl>
    <w:p w:rsidR="00581BEF" w:rsidRDefault="00581BEF" w:rsidP="00976F2D">
      <w:pPr>
        <w:tabs>
          <w:tab w:val="left" w:pos="893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Прямоугольник 18" o:spid="_x0000_s1026" style="position:absolute;left:0;text-align:left;margin-left:509.2pt;margin-top:-19.75pt;width:12.6pt;height:19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" filled="f" stroked="f">
            <v:textbox>
              <w:txbxContent>
                <w:p w:rsidR="00581BEF" w:rsidRPr="00827A24" w:rsidRDefault="00581BEF" w:rsidP="004A3786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581BEF" w:rsidSect="00040B53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7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BEF" w:rsidRDefault="00581BEF" w:rsidP="00E619A7">
      <w:pPr>
        <w:spacing w:after="0" w:line="240" w:lineRule="auto"/>
      </w:pPr>
      <w:r>
        <w:separator/>
      </w:r>
    </w:p>
  </w:endnote>
  <w:endnote w:type="continuationSeparator" w:id="0">
    <w:p w:rsidR="00581BEF" w:rsidRDefault="00581BE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BEF" w:rsidRDefault="00581BEF" w:rsidP="00E619A7">
      <w:pPr>
        <w:spacing w:after="0" w:line="240" w:lineRule="auto"/>
      </w:pPr>
      <w:r>
        <w:separator/>
      </w:r>
    </w:p>
  </w:footnote>
  <w:footnote w:type="continuationSeparator" w:id="0">
    <w:p w:rsidR="00581BEF" w:rsidRDefault="00581BE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BEF" w:rsidRDefault="00581BEF" w:rsidP="00D0145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81BEF" w:rsidRDefault="00581BEF" w:rsidP="005A7E9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BEF" w:rsidRDefault="00581BEF" w:rsidP="00E9310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171</w:t>
    </w:r>
    <w:r>
      <w:rPr>
        <w:rStyle w:val="PageNumber"/>
      </w:rPr>
      <w:fldChar w:fldCharType="end"/>
    </w:r>
  </w:p>
  <w:p w:rsidR="00581BEF" w:rsidRDefault="00581BEF" w:rsidP="005A7E93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82F8A"/>
    <w:rsid w:val="001F4536"/>
    <w:rsid w:val="001F6A93"/>
    <w:rsid w:val="00255EA7"/>
    <w:rsid w:val="00271792"/>
    <w:rsid w:val="00297128"/>
    <w:rsid w:val="00297493"/>
    <w:rsid w:val="002B68CB"/>
    <w:rsid w:val="004A3786"/>
    <w:rsid w:val="00502FE2"/>
    <w:rsid w:val="00504C9F"/>
    <w:rsid w:val="00522282"/>
    <w:rsid w:val="00573A27"/>
    <w:rsid w:val="00581BEF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27A24"/>
    <w:rsid w:val="00877614"/>
    <w:rsid w:val="00883505"/>
    <w:rsid w:val="00895D7B"/>
    <w:rsid w:val="008E02FC"/>
    <w:rsid w:val="00976F2D"/>
    <w:rsid w:val="009C6023"/>
    <w:rsid w:val="00A06F39"/>
    <w:rsid w:val="00A55A9C"/>
    <w:rsid w:val="00AB64A5"/>
    <w:rsid w:val="00AC4448"/>
    <w:rsid w:val="00AD5E47"/>
    <w:rsid w:val="00B42B0B"/>
    <w:rsid w:val="00BA1285"/>
    <w:rsid w:val="00BE2134"/>
    <w:rsid w:val="00C53FA7"/>
    <w:rsid w:val="00D0145A"/>
    <w:rsid w:val="00D12D05"/>
    <w:rsid w:val="00D40128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83D6E"/>
    <w:rsid w:val="00F96266"/>
    <w:rsid w:val="00FD2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A27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PageNumber">
    <w:name w:val="page number"/>
    <w:basedOn w:val="DefaultParagraphFont"/>
    <w:uiPriority w:val="99"/>
    <w:rsid w:val="005A7E9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9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2</Pages>
  <Words>578</Words>
  <Characters>3300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39</cp:revision>
  <cp:lastPrinted>2019-02-21T07:43:00Z</cp:lastPrinted>
  <dcterms:created xsi:type="dcterms:W3CDTF">2017-11-10T11:55:00Z</dcterms:created>
  <dcterms:modified xsi:type="dcterms:W3CDTF">2019-10-25T12:35:00Z</dcterms:modified>
</cp:coreProperties>
</file>